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Midlothian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Midlothian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Midlothian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Midlothian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Midlothian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Midlothian are estimated to have a score of 1-2 on the PGSI (low-risk gambling), whilst </w:t>
      </w:r>
      <w:r w:rsidRPr="00773DF7">
        <w:rPr>
          <w:rFonts w:ascii="Libre Franklin Light" w:hAnsi="Libre Franklin Light" w:cs="Calibri Light"/>
          <w:b/>
          <w:bCs/>
          <w:color w:val="C45911" w:themeColor="accent2" w:themeShade="BF"/>
        </w:rPr>
        <w:t xml:space="preserve">2.2%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Midlothian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Midlothian is estimated to be </w:t>
      </w:r>
      <w:r w:rsidRPr="00773DF7">
        <w:rPr>
          <w:rFonts w:ascii="Libre Franklin Light" w:eastAsia="Times New Roman" w:hAnsi="Libre Franklin Light" w:cs="Calibri Light"/>
          <w:b/>
          <w:bCs/>
          <w:color w:val="C45911" w:themeColor="accent2" w:themeShade="BF"/>
        </w:rPr>
        <w:t xml:space="preserve">£1,450,001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Midlothian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Midlothian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lothi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Midlothian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lothi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Midlothian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Midlothian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lothi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Midlothian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Midlothian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Midlothian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Midlothian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Midlothian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Midlothian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£1,450,001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Midlothian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£488,436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£34,990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£875,074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£1,450,001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Midlothian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Midlothian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Midlothian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Midlothian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Midlothian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Midlothian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Midlothian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Midlothian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DC96A9-FCE7-44EE-86AF-AFEB1FD720F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